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9EF" w:rsidRPr="00B53FBD" w:rsidRDefault="003419EF" w:rsidP="006D1562">
      <w:pPr>
        <w:pStyle w:val="Heading2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B53FBD">
        <w:rPr>
          <w:rFonts w:ascii="Times New Roman" w:hAnsi="Times New Roman" w:cs="Times New Roman"/>
          <w:sz w:val="24"/>
          <w:szCs w:val="24"/>
        </w:rPr>
        <w:tab/>
      </w:r>
      <w:r w:rsidRPr="00B53FBD">
        <w:rPr>
          <w:rFonts w:ascii="Times New Roman" w:hAnsi="Times New Roman" w:cs="Times New Roman"/>
          <w:sz w:val="24"/>
          <w:szCs w:val="24"/>
        </w:rPr>
        <w:tab/>
      </w:r>
      <w:r w:rsidRPr="00B53FBD">
        <w:rPr>
          <w:rFonts w:ascii="Times New Roman" w:hAnsi="Times New Roman" w:cs="Times New Roman"/>
          <w:sz w:val="24"/>
          <w:szCs w:val="24"/>
        </w:rPr>
        <w:tab/>
      </w:r>
      <w:r w:rsidRPr="00B53FBD">
        <w:rPr>
          <w:rFonts w:ascii="Times New Roman" w:hAnsi="Times New Roman" w:cs="Times New Roman"/>
          <w:sz w:val="24"/>
          <w:szCs w:val="24"/>
        </w:rPr>
        <w:tab/>
      </w:r>
      <w:r w:rsidRPr="00B53FBD">
        <w:rPr>
          <w:rFonts w:ascii="Times New Roman" w:hAnsi="Times New Roman" w:cs="Times New Roman"/>
          <w:sz w:val="24"/>
          <w:szCs w:val="24"/>
        </w:rPr>
        <w:tab/>
      </w:r>
    </w:p>
    <w:p w:rsidR="003419EF" w:rsidRPr="00B53FBD" w:rsidRDefault="003419EF" w:rsidP="00461A06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3419EF" w:rsidRPr="00B53FBD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3419EF" w:rsidRPr="00B53FBD" w:rsidRDefault="003419EF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Nazwa modułu (bloku przedmiotów): </w:t>
            </w:r>
          </w:p>
          <w:p w:rsidR="003419EF" w:rsidRPr="00B53FBD" w:rsidRDefault="003419EF" w:rsidP="006D1562">
            <w:pPr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Organizacje pozarządowe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Kod modułu:</w:t>
            </w:r>
          </w:p>
        </w:tc>
      </w:tr>
      <w:tr w:rsidR="003419EF" w:rsidRPr="00B53FB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419EF" w:rsidRPr="00B53FBD" w:rsidRDefault="003419EF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Nazwa przedmiotu: </w:t>
            </w:r>
          </w:p>
          <w:p w:rsidR="003419EF" w:rsidRPr="00B53FBD" w:rsidRDefault="003419EF" w:rsidP="00564194">
            <w:pPr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Organizacje pozarządowe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Kod przedmiotu:</w:t>
            </w:r>
          </w:p>
        </w:tc>
      </w:tr>
      <w:tr w:rsidR="003419EF" w:rsidRPr="00B53FBD">
        <w:trPr>
          <w:cantSplit/>
        </w:trPr>
        <w:tc>
          <w:tcPr>
            <w:tcW w:w="497" w:type="dxa"/>
            <w:vMerge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Nazwa jednostki prowadzącej przedmiot / moduł: </w:t>
            </w:r>
          </w:p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3419EF" w:rsidRPr="00B53FBD">
        <w:trPr>
          <w:cantSplit/>
        </w:trPr>
        <w:tc>
          <w:tcPr>
            <w:tcW w:w="497" w:type="dxa"/>
            <w:vMerge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Nazwa kierunku: </w:t>
            </w:r>
          </w:p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3419EF" w:rsidRPr="00B53FBD">
        <w:trPr>
          <w:cantSplit/>
        </w:trPr>
        <w:tc>
          <w:tcPr>
            <w:tcW w:w="497" w:type="dxa"/>
            <w:vMerge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419EF" w:rsidRPr="00B53FBD" w:rsidRDefault="003419EF" w:rsidP="003B6A68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Forma studiów: </w:t>
            </w:r>
          </w:p>
          <w:p w:rsidR="003419EF" w:rsidRPr="00B53FBD" w:rsidRDefault="003419EF" w:rsidP="003B6A6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SN</w:t>
            </w:r>
          </w:p>
          <w:p w:rsidR="003419EF" w:rsidRPr="00B53FBD" w:rsidRDefault="003419EF" w:rsidP="003B6A6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Profil kształcenia:</w:t>
            </w:r>
          </w:p>
          <w:p w:rsidR="003419EF" w:rsidRPr="00B53FBD" w:rsidRDefault="003419EF" w:rsidP="00564194">
            <w:pPr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praktyczny</w:t>
            </w:r>
          </w:p>
          <w:p w:rsidR="003419EF" w:rsidRPr="00B53FBD" w:rsidRDefault="003419EF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Specjalność: </w:t>
            </w:r>
          </w:p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ASiFP</w:t>
            </w:r>
          </w:p>
        </w:tc>
      </w:tr>
      <w:tr w:rsidR="003419EF" w:rsidRPr="00B53FBD">
        <w:trPr>
          <w:cantSplit/>
        </w:trPr>
        <w:tc>
          <w:tcPr>
            <w:tcW w:w="497" w:type="dxa"/>
            <w:vMerge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Rok / semestr: </w:t>
            </w:r>
          </w:p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III/V</w:t>
            </w:r>
          </w:p>
          <w:p w:rsidR="003419EF" w:rsidRPr="00B53FBD" w:rsidRDefault="003419EF" w:rsidP="0056419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Status przedmiotu /modułu:</w:t>
            </w:r>
          </w:p>
          <w:p w:rsidR="003419EF" w:rsidRPr="00B53FBD" w:rsidRDefault="003419EF" w:rsidP="000B21AA">
            <w:pPr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fakultatywny</w:t>
            </w:r>
          </w:p>
          <w:p w:rsidR="003419EF" w:rsidRPr="00B53FBD" w:rsidRDefault="003419EF" w:rsidP="000B21A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Język przedmiotu / modułu:</w:t>
            </w:r>
          </w:p>
          <w:p w:rsidR="003419EF" w:rsidRPr="00B53FBD" w:rsidRDefault="003419EF" w:rsidP="00564194">
            <w:pPr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polski</w:t>
            </w:r>
          </w:p>
          <w:p w:rsidR="003419EF" w:rsidRPr="00B53FBD" w:rsidRDefault="003419EF" w:rsidP="0056419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3419EF" w:rsidRPr="00B53FBD">
        <w:trPr>
          <w:cantSplit/>
        </w:trPr>
        <w:tc>
          <w:tcPr>
            <w:tcW w:w="497" w:type="dxa"/>
            <w:vMerge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inne </w:t>
            </w:r>
            <w:r w:rsidRPr="00B53FBD">
              <w:rPr>
                <w:sz w:val="24"/>
                <w:szCs w:val="24"/>
              </w:rPr>
              <w:br/>
              <w:t>(wpisać jakie)</w:t>
            </w:r>
          </w:p>
        </w:tc>
      </w:tr>
      <w:tr w:rsidR="003419EF" w:rsidRPr="00B53FBD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Wymiar zajęć</w:t>
            </w:r>
          </w:p>
          <w:p w:rsidR="003419EF" w:rsidRPr="00B53FBD" w:rsidRDefault="003419EF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3419EF" w:rsidRPr="00B53FBD" w:rsidRDefault="003419EF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3419EF" w:rsidRPr="00B53FBD" w:rsidRDefault="003419EF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3419EF" w:rsidRPr="00B53FBD" w:rsidRDefault="003419EF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3419EF" w:rsidRPr="00B53FBD" w:rsidRDefault="003419EF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3419EF" w:rsidRPr="00B53FBD" w:rsidRDefault="003419EF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3419EF" w:rsidRPr="00B53FBD" w:rsidRDefault="003419EF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3419EF" w:rsidRPr="00B53FBD" w:rsidRDefault="003419EF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419EF" w:rsidRPr="00B53FB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419EF" w:rsidRPr="00B53FBD" w:rsidRDefault="003419EF" w:rsidP="00564194">
            <w:pPr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mgr Krystyna Murawska</w:t>
            </w:r>
          </w:p>
        </w:tc>
      </w:tr>
      <w:tr w:rsidR="003419EF" w:rsidRPr="00B53FBD">
        <w:tc>
          <w:tcPr>
            <w:tcW w:w="2988" w:type="dxa"/>
            <w:vAlign w:val="center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3419EF" w:rsidRPr="00B53FBD" w:rsidRDefault="003419EF" w:rsidP="00564194">
            <w:pPr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mgr Krystyna Murawska</w:t>
            </w:r>
          </w:p>
        </w:tc>
      </w:tr>
      <w:tr w:rsidR="003419EF" w:rsidRPr="00B53FBD">
        <w:tc>
          <w:tcPr>
            <w:tcW w:w="2988" w:type="dxa"/>
            <w:vAlign w:val="center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Cel przedmiotu / modułu</w:t>
            </w:r>
          </w:p>
          <w:p w:rsidR="003419EF" w:rsidRPr="00B53FBD" w:rsidRDefault="003419EF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419EF" w:rsidRPr="00B53FBD" w:rsidRDefault="003419EF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zapoznanie słuchaczy z podstawowymi uregulowaniami prawnym</w:t>
            </w:r>
            <w:r w:rsidRPr="00B53FBD">
              <w:rPr>
                <w:sz w:val="24"/>
                <w:szCs w:val="24"/>
              </w:rPr>
              <w:br/>
              <w:t>i organizacyjnymi, w obrębie których działają organizacje pozarządowe - fundacje i stowarzyszenia</w:t>
            </w:r>
          </w:p>
        </w:tc>
      </w:tr>
      <w:tr w:rsidR="003419EF" w:rsidRPr="00B53FB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Wymagania wstępne</w:t>
            </w:r>
          </w:p>
          <w:p w:rsidR="003419EF" w:rsidRPr="00B53FBD" w:rsidRDefault="003419EF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419EF" w:rsidRPr="00B53FBD" w:rsidRDefault="003419EF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umiejętność interpretacji przepisów prawa</w:t>
            </w:r>
          </w:p>
        </w:tc>
      </w:tr>
    </w:tbl>
    <w:p w:rsidR="003419EF" w:rsidRPr="00B53FBD" w:rsidRDefault="003419EF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3419EF" w:rsidRPr="00B53FB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3419EF" w:rsidRPr="00B53FBD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Odniesienie do efektów dla </w:t>
            </w:r>
            <w:r w:rsidRPr="00B53FBD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3419EF" w:rsidRPr="00B53FBD">
        <w:trPr>
          <w:cantSplit/>
        </w:trPr>
        <w:tc>
          <w:tcPr>
            <w:tcW w:w="908" w:type="dxa"/>
            <w:vAlign w:val="center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3419EF" w:rsidRPr="00B53FBD" w:rsidRDefault="003419EF" w:rsidP="008140D9">
            <w:pPr>
              <w:tabs>
                <w:tab w:val="left" w:pos="355"/>
              </w:tabs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interpretuje normy prawne w obrębie których działają organizacje pozarządowe – fundacje i stowarzyszenia.</w:t>
            </w:r>
          </w:p>
        </w:tc>
        <w:tc>
          <w:tcPr>
            <w:tcW w:w="1395" w:type="dxa"/>
            <w:vAlign w:val="center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napToGrid w:val="0"/>
                <w:sz w:val="24"/>
                <w:szCs w:val="24"/>
              </w:rPr>
              <w:t>K1P_W01</w:t>
            </w:r>
          </w:p>
        </w:tc>
      </w:tr>
      <w:tr w:rsidR="003419EF" w:rsidRPr="00B53FBD">
        <w:trPr>
          <w:cantSplit/>
        </w:trPr>
        <w:tc>
          <w:tcPr>
            <w:tcW w:w="908" w:type="dxa"/>
            <w:vAlign w:val="center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3419EF" w:rsidRPr="00B53FBD" w:rsidRDefault="003419EF" w:rsidP="00105C5F">
            <w:pPr>
              <w:tabs>
                <w:tab w:val="left" w:pos="451"/>
              </w:tabs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uczy metod pozyskiwania środków na działalność statutową organizacji pozarządowych.</w:t>
            </w:r>
          </w:p>
        </w:tc>
        <w:tc>
          <w:tcPr>
            <w:tcW w:w="1395" w:type="dxa"/>
            <w:vAlign w:val="center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napToGrid w:val="0"/>
                <w:sz w:val="24"/>
                <w:szCs w:val="24"/>
              </w:rPr>
              <w:t>K1P_W02</w:t>
            </w:r>
          </w:p>
        </w:tc>
      </w:tr>
      <w:tr w:rsidR="003419EF" w:rsidRPr="00B53FBD">
        <w:trPr>
          <w:cantSplit/>
        </w:trPr>
        <w:tc>
          <w:tcPr>
            <w:tcW w:w="908" w:type="dxa"/>
            <w:vAlign w:val="center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3419EF" w:rsidRPr="00B53FBD" w:rsidRDefault="003419EF" w:rsidP="001C1FAB">
            <w:pPr>
              <w:tabs>
                <w:tab w:val="left" w:pos="1150"/>
              </w:tabs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współpracuje z samorządowymi jednostkami organizacyjnymi przy przygotowaniu materiału do prezentacji.</w:t>
            </w:r>
          </w:p>
        </w:tc>
        <w:tc>
          <w:tcPr>
            <w:tcW w:w="1395" w:type="dxa"/>
            <w:vAlign w:val="center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napToGrid w:val="0"/>
                <w:sz w:val="24"/>
                <w:szCs w:val="24"/>
              </w:rPr>
              <w:t>K1P_U01</w:t>
            </w:r>
          </w:p>
        </w:tc>
      </w:tr>
      <w:tr w:rsidR="003419EF" w:rsidRPr="00B53FBD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3419EF" w:rsidRPr="00B53FBD" w:rsidRDefault="003419EF" w:rsidP="00BC10A3">
            <w:pPr>
              <w:tabs>
                <w:tab w:val="left" w:pos="247"/>
              </w:tabs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opisuje zjawiska prawne i społeczne w obrębie których działają organizacje pozarządowe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napToGrid w:val="0"/>
                <w:sz w:val="24"/>
                <w:szCs w:val="24"/>
              </w:rPr>
              <w:t>K1P_K01</w:t>
            </w:r>
          </w:p>
        </w:tc>
      </w:tr>
    </w:tbl>
    <w:p w:rsidR="003419EF" w:rsidRPr="00B53FBD" w:rsidRDefault="003419EF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3419EF" w:rsidRPr="00B53FBD">
        <w:tc>
          <w:tcPr>
            <w:tcW w:w="10008" w:type="dxa"/>
            <w:vAlign w:val="center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3419EF" w:rsidRPr="00B53FBD">
        <w:tc>
          <w:tcPr>
            <w:tcW w:w="10008" w:type="dxa"/>
            <w:shd w:val="pct15" w:color="auto" w:fill="FFFFFF"/>
          </w:tcPr>
          <w:p w:rsidR="003419EF" w:rsidRPr="00B53FBD" w:rsidRDefault="003419EF" w:rsidP="00564194">
            <w:pPr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3419EF" w:rsidRPr="00B53FBD">
        <w:tc>
          <w:tcPr>
            <w:tcW w:w="10008" w:type="dxa"/>
          </w:tcPr>
          <w:p w:rsidR="003419EF" w:rsidRPr="00B53FBD" w:rsidRDefault="003419EF" w:rsidP="00564194">
            <w:pPr>
              <w:jc w:val="both"/>
              <w:rPr>
                <w:sz w:val="24"/>
                <w:szCs w:val="24"/>
              </w:rPr>
            </w:pPr>
          </w:p>
        </w:tc>
      </w:tr>
      <w:tr w:rsidR="003419EF" w:rsidRPr="00B53FBD">
        <w:tc>
          <w:tcPr>
            <w:tcW w:w="10008" w:type="dxa"/>
            <w:shd w:val="pct15" w:color="auto" w:fill="FFFFFF"/>
          </w:tcPr>
          <w:p w:rsidR="003419EF" w:rsidRPr="00B53FBD" w:rsidRDefault="003419EF" w:rsidP="00564194">
            <w:pPr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3419EF" w:rsidRPr="00B53FBD">
        <w:tc>
          <w:tcPr>
            <w:tcW w:w="10008" w:type="dxa"/>
          </w:tcPr>
          <w:p w:rsidR="003419EF" w:rsidRPr="00B53FBD" w:rsidRDefault="003419EF" w:rsidP="00A9244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Istotne zmiany w Ustawie o działalności pożytku publicznego i o wolontariacie obowiązujące od 11 marca 2010r.</w:t>
            </w:r>
          </w:p>
          <w:p w:rsidR="003419EF" w:rsidRPr="00B53FBD" w:rsidRDefault="003419EF" w:rsidP="00A9244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Definicja organizacji pozarządowej. Jej cel i rola. Rodzaje organizacji pozarządowych.</w:t>
            </w:r>
          </w:p>
          <w:p w:rsidR="003419EF" w:rsidRPr="00B53FBD" w:rsidRDefault="003419EF" w:rsidP="00A9244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 Formy prawne działania organizacji pozarządowych.</w:t>
            </w:r>
          </w:p>
          <w:p w:rsidR="003419EF" w:rsidRPr="00B53FBD" w:rsidRDefault="003419EF" w:rsidP="00A9244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 Jak założyć stowarzyszenie – krok po kroku.</w:t>
            </w:r>
          </w:p>
          <w:p w:rsidR="003419EF" w:rsidRPr="00B53FBD" w:rsidRDefault="003419EF" w:rsidP="00A9244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Jak napisać statut stowarzyszenia.</w:t>
            </w:r>
          </w:p>
          <w:p w:rsidR="003419EF" w:rsidRPr="00B53FBD" w:rsidRDefault="003419EF" w:rsidP="00A9244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Co to jest fundacja – etapy tworzenia.</w:t>
            </w:r>
          </w:p>
          <w:p w:rsidR="003419EF" w:rsidRPr="00B53FBD" w:rsidRDefault="003419EF" w:rsidP="00A9244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Jak napisać statut fundacji. Akt fundacyjny.</w:t>
            </w:r>
          </w:p>
          <w:p w:rsidR="003419EF" w:rsidRPr="00B53FBD" w:rsidRDefault="003419EF" w:rsidP="00A9244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Różnice między stowarzyszeniem a fundacją.</w:t>
            </w:r>
          </w:p>
          <w:p w:rsidR="003419EF" w:rsidRPr="00B53FBD" w:rsidRDefault="003419EF" w:rsidP="00A9244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Zasady współpracy organizacji pozarządowych z administracją publiczną i samorządową.</w:t>
            </w:r>
          </w:p>
        </w:tc>
      </w:tr>
      <w:tr w:rsidR="003419EF" w:rsidRPr="00B53FBD">
        <w:tc>
          <w:tcPr>
            <w:tcW w:w="10008" w:type="dxa"/>
            <w:shd w:val="pct15" w:color="auto" w:fill="FFFFFF"/>
          </w:tcPr>
          <w:p w:rsidR="003419EF" w:rsidRPr="00B53FBD" w:rsidRDefault="003419EF" w:rsidP="00564194">
            <w:pPr>
              <w:pStyle w:val="Heading1"/>
            </w:pPr>
            <w:r w:rsidRPr="00B53FBD">
              <w:t>Laboratorium</w:t>
            </w:r>
          </w:p>
        </w:tc>
      </w:tr>
      <w:tr w:rsidR="003419EF" w:rsidRPr="00B53FBD">
        <w:tc>
          <w:tcPr>
            <w:tcW w:w="10008" w:type="dxa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</w:p>
        </w:tc>
      </w:tr>
      <w:tr w:rsidR="003419EF" w:rsidRPr="00B53FBD">
        <w:tc>
          <w:tcPr>
            <w:tcW w:w="10008" w:type="dxa"/>
            <w:shd w:val="pct15" w:color="auto" w:fill="FFFFFF"/>
          </w:tcPr>
          <w:p w:rsidR="003419EF" w:rsidRPr="00B53FBD" w:rsidRDefault="003419EF" w:rsidP="00564194">
            <w:pPr>
              <w:pStyle w:val="Heading1"/>
            </w:pPr>
            <w:r w:rsidRPr="00B53FBD">
              <w:t>Projekt</w:t>
            </w:r>
          </w:p>
        </w:tc>
      </w:tr>
      <w:tr w:rsidR="003419EF" w:rsidRPr="00B53FBD">
        <w:tc>
          <w:tcPr>
            <w:tcW w:w="10008" w:type="dxa"/>
            <w:tcBorders>
              <w:bottom w:val="single" w:sz="12" w:space="0" w:color="auto"/>
            </w:tcBorders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</w:p>
        </w:tc>
      </w:tr>
    </w:tbl>
    <w:p w:rsidR="003419EF" w:rsidRPr="00B53FBD" w:rsidRDefault="003419EF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3419EF" w:rsidRPr="00B53FB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3419EF" w:rsidRPr="00B53FBD" w:rsidRDefault="003419EF" w:rsidP="006D1562">
            <w:pPr>
              <w:jc w:val="both"/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Akty prawne:</w:t>
            </w:r>
          </w:p>
          <w:p w:rsidR="003419EF" w:rsidRPr="00B53FBD" w:rsidRDefault="003419EF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Ustawa z dnia 24 kwietnia 2003 r. o działalności pożytku publicznego i o wolontariacie (Dz. U. Nr 96, poz. 873 z późn. zm.);</w:t>
            </w:r>
          </w:p>
          <w:p w:rsidR="003419EF" w:rsidRPr="00B53FBD" w:rsidRDefault="003419EF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Ustawa z dnia 7 kwietnia 1989 r. Prawo o stowarzyszeniach  </w:t>
            </w:r>
          </w:p>
          <w:p w:rsidR="003419EF" w:rsidRPr="00B53FBD" w:rsidRDefault="003419EF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(Dz. U. z 2001r., Nr 79, poz. 855 z późn. zm.);</w:t>
            </w:r>
          </w:p>
          <w:p w:rsidR="003419EF" w:rsidRPr="00B53FBD" w:rsidRDefault="003419EF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Ustawa z dnia 6 kwietnia 1984 r. o fundacjach (Dz. U. z 1991 r., Nr 46, poz. 203);</w:t>
            </w:r>
          </w:p>
          <w:p w:rsidR="003419EF" w:rsidRPr="00B53FBD" w:rsidRDefault="003419EF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1.Gumkowska M., Herbst J., Radecki P.; Podstawowe fakty o organizacjach pozarządowych. Raport z badań 2008</w:t>
            </w:r>
          </w:p>
          <w:p w:rsidR="003419EF" w:rsidRPr="00B53FBD" w:rsidRDefault="003419EF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2.R. Niecikowska „Jak założyć stowarzyszenie?”</w:t>
            </w:r>
          </w:p>
          <w:p w:rsidR="003419EF" w:rsidRPr="00B53FBD" w:rsidRDefault="003419EF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3.A.Szoplińska „Jak założyć fundację?” </w:t>
            </w:r>
          </w:p>
          <w:p w:rsidR="003419EF" w:rsidRPr="00B53FBD" w:rsidRDefault="003419EF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dostępne na stronie: http://www.wydawnictwa.ngo.pl</w:t>
            </w:r>
          </w:p>
        </w:tc>
      </w:tr>
      <w:tr w:rsidR="003419EF" w:rsidRPr="00B53FBD">
        <w:tc>
          <w:tcPr>
            <w:tcW w:w="2448" w:type="dxa"/>
            <w:tcBorders>
              <w:bottom w:val="single" w:sz="12" w:space="0" w:color="auto"/>
            </w:tcBorders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Literatura uzupełniająca</w:t>
            </w:r>
          </w:p>
          <w:p w:rsidR="003419EF" w:rsidRPr="00B53FBD" w:rsidRDefault="003419EF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3419EF" w:rsidRPr="00B53FBD" w:rsidRDefault="003419EF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Portal krajowych organizacji pozarządowych www.ngo.pl</w:t>
            </w:r>
          </w:p>
          <w:p w:rsidR="003419EF" w:rsidRPr="00B53FBD" w:rsidRDefault="003419EF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Instytut Spraw Publicznych www.isp.org.pl</w:t>
            </w:r>
          </w:p>
          <w:p w:rsidR="003419EF" w:rsidRPr="00B53FBD" w:rsidRDefault="003419EF" w:rsidP="006D1562">
            <w:pPr>
              <w:jc w:val="both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E- publikacje do pobrania (1998-2008)</w:t>
            </w:r>
          </w:p>
        </w:tc>
      </w:tr>
    </w:tbl>
    <w:p w:rsidR="003419EF" w:rsidRPr="00B53FBD" w:rsidRDefault="003419EF" w:rsidP="00461A06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3419EF" w:rsidRPr="00B53FBD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419EF" w:rsidRPr="00B53FBD" w:rsidRDefault="003419EF" w:rsidP="00D068C9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Metody praktyczne, studium przypadków z zakresu działalności organizacji pozarządowych.</w:t>
            </w:r>
          </w:p>
        </w:tc>
      </w:tr>
      <w:tr w:rsidR="003419EF" w:rsidRPr="00B53FBD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Nr efektu kształcenia</w:t>
            </w:r>
            <w:r w:rsidRPr="00B53FBD">
              <w:rPr>
                <w:sz w:val="24"/>
                <w:szCs w:val="24"/>
              </w:rPr>
              <w:br/>
            </w:r>
          </w:p>
        </w:tc>
      </w:tr>
      <w:tr w:rsidR="003419EF" w:rsidRPr="00B53FBD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napToGrid w:val="0"/>
                <w:sz w:val="24"/>
                <w:szCs w:val="24"/>
              </w:rPr>
              <w:t>01</w:t>
            </w:r>
          </w:p>
        </w:tc>
      </w:tr>
      <w:tr w:rsidR="003419EF" w:rsidRPr="00B53FBD">
        <w:tc>
          <w:tcPr>
            <w:tcW w:w="8208" w:type="dxa"/>
            <w:gridSpan w:val="3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Referat z zakresu organizacji pozarządowych</w:t>
            </w:r>
          </w:p>
        </w:tc>
        <w:tc>
          <w:tcPr>
            <w:tcW w:w="1800" w:type="dxa"/>
          </w:tcPr>
          <w:p w:rsidR="003419EF" w:rsidRPr="00B53FBD" w:rsidRDefault="003419EF" w:rsidP="00564194">
            <w:pPr>
              <w:rPr>
                <w:snapToGrid w:val="0"/>
                <w:sz w:val="24"/>
                <w:szCs w:val="24"/>
              </w:rPr>
            </w:pPr>
            <w:r w:rsidRPr="00B53FBD">
              <w:rPr>
                <w:snapToGrid w:val="0"/>
                <w:sz w:val="24"/>
                <w:szCs w:val="24"/>
              </w:rPr>
              <w:t>02</w:t>
            </w:r>
          </w:p>
          <w:p w:rsidR="003419EF" w:rsidRPr="00B53FBD" w:rsidRDefault="003419EF" w:rsidP="00564194">
            <w:pPr>
              <w:rPr>
                <w:snapToGrid w:val="0"/>
                <w:sz w:val="24"/>
                <w:szCs w:val="24"/>
              </w:rPr>
            </w:pPr>
            <w:r w:rsidRPr="00B53FBD">
              <w:rPr>
                <w:snapToGrid w:val="0"/>
                <w:sz w:val="24"/>
                <w:szCs w:val="24"/>
              </w:rPr>
              <w:t>03</w:t>
            </w:r>
          </w:p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napToGrid w:val="0"/>
                <w:sz w:val="24"/>
                <w:szCs w:val="24"/>
              </w:rPr>
              <w:t>04</w:t>
            </w:r>
          </w:p>
        </w:tc>
      </w:tr>
      <w:tr w:rsidR="003419EF" w:rsidRPr="00B53FBD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Średnia arytmetyczna z prezentacji multimedialnej, referatu oraz frekwencji na zajęciach.</w:t>
            </w:r>
          </w:p>
        </w:tc>
      </w:tr>
    </w:tbl>
    <w:p w:rsidR="003419EF" w:rsidRPr="00B53FBD" w:rsidRDefault="003419EF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3419EF" w:rsidRPr="00B53FBD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3419EF" w:rsidRPr="00B53FBD" w:rsidRDefault="003419EF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3419EF" w:rsidRPr="00B53FBD" w:rsidRDefault="003419EF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NAKŁAD PRACY STUDENTA</w:t>
            </w:r>
          </w:p>
          <w:p w:rsidR="003419EF" w:rsidRPr="00B53FBD" w:rsidRDefault="003419EF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419EF" w:rsidRPr="00B53FBD">
        <w:trPr>
          <w:trHeight w:val="263"/>
        </w:trPr>
        <w:tc>
          <w:tcPr>
            <w:tcW w:w="5211" w:type="dxa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 xml:space="preserve">Liczba godzin  </w:t>
            </w:r>
          </w:p>
        </w:tc>
      </w:tr>
      <w:tr w:rsidR="003419EF" w:rsidRPr="00B53FBD">
        <w:trPr>
          <w:trHeight w:val="262"/>
        </w:trPr>
        <w:tc>
          <w:tcPr>
            <w:tcW w:w="5211" w:type="dxa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0</w:t>
            </w:r>
          </w:p>
        </w:tc>
      </w:tr>
      <w:tr w:rsidR="003419EF" w:rsidRPr="00B53FBD">
        <w:trPr>
          <w:trHeight w:val="262"/>
        </w:trPr>
        <w:tc>
          <w:tcPr>
            <w:tcW w:w="5211" w:type="dxa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0</w:t>
            </w:r>
          </w:p>
        </w:tc>
      </w:tr>
      <w:tr w:rsidR="003419EF" w:rsidRPr="00B53FBD">
        <w:trPr>
          <w:trHeight w:val="262"/>
        </w:trPr>
        <w:tc>
          <w:tcPr>
            <w:tcW w:w="5211" w:type="dxa"/>
          </w:tcPr>
          <w:p w:rsidR="003419EF" w:rsidRPr="00B53FBD" w:rsidRDefault="003419EF" w:rsidP="00564194">
            <w:pPr>
              <w:rPr>
                <w:sz w:val="24"/>
                <w:szCs w:val="24"/>
                <w:vertAlign w:val="superscript"/>
              </w:rPr>
            </w:pPr>
            <w:r w:rsidRPr="00B53FBD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3419EF" w:rsidRPr="00B53FBD">
        <w:trPr>
          <w:trHeight w:val="262"/>
        </w:trPr>
        <w:tc>
          <w:tcPr>
            <w:tcW w:w="5211" w:type="dxa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30</w:t>
            </w:r>
          </w:p>
        </w:tc>
      </w:tr>
      <w:tr w:rsidR="003419EF" w:rsidRPr="00B53FBD">
        <w:trPr>
          <w:trHeight w:val="262"/>
        </w:trPr>
        <w:tc>
          <w:tcPr>
            <w:tcW w:w="5211" w:type="dxa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Przygotowanie projektu / eseju / itp.</w:t>
            </w:r>
            <w:r w:rsidRPr="00B53FB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3419EF" w:rsidRPr="00B53FBD">
        <w:trPr>
          <w:trHeight w:val="262"/>
        </w:trPr>
        <w:tc>
          <w:tcPr>
            <w:tcW w:w="5211" w:type="dxa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0</w:t>
            </w:r>
          </w:p>
        </w:tc>
      </w:tr>
      <w:tr w:rsidR="003419EF" w:rsidRPr="00B53FBD">
        <w:trPr>
          <w:trHeight w:val="262"/>
        </w:trPr>
        <w:tc>
          <w:tcPr>
            <w:tcW w:w="5211" w:type="dxa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0,1</w:t>
            </w:r>
          </w:p>
        </w:tc>
      </w:tr>
      <w:tr w:rsidR="003419EF" w:rsidRPr="00B53FBD">
        <w:trPr>
          <w:trHeight w:val="262"/>
        </w:trPr>
        <w:tc>
          <w:tcPr>
            <w:tcW w:w="5211" w:type="dxa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0</w:t>
            </w:r>
          </w:p>
        </w:tc>
      </w:tr>
      <w:tr w:rsidR="003419EF" w:rsidRPr="00B53FBD">
        <w:trPr>
          <w:trHeight w:val="262"/>
        </w:trPr>
        <w:tc>
          <w:tcPr>
            <w:tcW w:w="5211" w:type="dxa"/>
          </w:tcPr>
          <w:p w:rsidR="003419EF" w:rsidRPr="00B53FBD" w:rsidRDefault="003419EF" w:rsidP="00564194">
            <w:pPr>
              <w:rPr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60,1</w:t>
            </w:r>
          </w:p>
        </w:tc>
      </w:tr>
      <w:tr w:rsidR="003419EF" w:rsidRPr="00B53FBD">
        <w:trPr>
          <w:trHeight w:val="236"/>
        </w:trPr>
        <w:tc>
          <w:tcPr>
            <w:tcW w:w="5211" w:type="dxa"/>
            <w:shd w:val="clear" w:color="auto" w:fill="C0C0C0"/>
          </w:tcPr>
          <w:p w:rsidR="003419EF" w:rsidRPr="00B53FBD" w:rsidRDefault="003419EF" w:rsidP="00564194">
            <w:pPr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3419EF" w:rsidRPr="00B53FBD" w:rsidRDefault="003419EF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3419EF" w:rsidRPr="00B53FBD">
        <w:trPr>
          <w:trHeight w:val="262"/>
        </w:trPr>
        <w:tc>
          <w:tcPr>
            <w:tcW w:w="5211" w:type="dxa"/>
            <w:shd w:val="clear" w:color="auto" w:fill="C0C0C0"/>
          </w:tcPr>
          <w:p w:rsidR="003419EF" w:rsidRPr="00B53FBD" w:rsidRDefault="003419EF" w:rsidP="00564194">
            <w:pPr>
              <w:rPr>
                <w:sz w:val="24"/>
                <w:szCs w:val="24"/>
                <w:vertAlign w:val="superscript"/>
              </w:rPr>
            </w:pPr>
            <w:r w:rsidRPr="00B53FBD">
              <w:rPr>
                <w:sz w:val="24"/>
                <w:szCs w:val="24"/>
              </w:rPr>
              <w:t>Liczba p. ECTS związana z zajęciami praktycznymi</w:t>
            </w:r>
            <w:r w:rsidRPr="00B53FBD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3419EF" w:rsidRPr="00B53FBD" w:rsidRDefault="003419EF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B53FBD">
              <w:rPr>
                <w:b/>
                <w:bCs/>
                <w:sz w:val="24"/>
                <w:szCs w:val="24"/>
              </w:rPr>
              <w:t>1,1</w:t>
            </w:r>
          </w:p>
        </w:tc>
      </w:tr>
      <w:tr w:rsidR="003419EF" w:rsidRPr="00B53FBD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3419EF" w:rsidRPr="00B53FBD" w:rsidRDefault="003419EF" w:rsidP="00564194">
            <w:pPr>
              <w:rPr>
                <w:b/>
                <w:bCs/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3419EF" w:rsidRPr="00B53FBD" w:rsidRDefault="003419EF" w:rsidP="00564194">
            <w:pPr>
              <w:jc w:val="center"/>
              <w:rPr>
                <w:sz w:val="24"/>
                <w:szCs w:val="24"/>
              </w:rPr>
            </w:pPr>
            <w:r w:rsidRPr="00B53FBD">
              <w:rPr>
                <w:sz w:val="24"/>
                <w:szCs w:val="24"/>
              </w:rPr>
              <w:t>1,1</w:t>
            </w:r>
          </w:p>
        </w:tc>
      </w:tr>
    </w:tbl>
    <w:p w:rsidR="003419EF" w:rsidRDefault="003419EF"/>
    <w:p w:rsidR="003419EF" w:rsidRPr="00995531" w:rsidRDefault="003419EF" w:rsidP="00F74E20">
      <w:pPr>
        <w:pStyle w:val="Heading2"/>
        <w:ind w:firstLine="0"/>
        <w:jc w:val="left"/>
        <w:rPr>
          <w:rFonts w:ascii="Times New Roman" w:hAnsi="Times New Roman" w:cs="Times New Roman"/>
          <w:i/>
          <w:iCs/>
          <w:sz w:val="24"/>
          <w:szCs w:val="24"/>
        </w:rPr>
      </w:pPr>
    </w:p>
    <w:p w:rsidR="003419EF" w:rsidRDefault="003419EF"/>
    <w:sectPr w:rsidR="003419EF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1A06"/>
    <w:rsid w:val="000712F3"/>
    <w:rsid w:val="000B21AA"/>
    <w:rsid w:val="00105C5F"/>
    <w:rsid w:val="00106723"/>
    <w:rsid w:val="00113584"/>
    <w:rsid w:val="001337F2"/>
    <w:rsid w:val="00134FEB"/>
    <w:rsid w:val="00191E58"/>
    <w:rsid w:val="001C1FAB"/>
    <w:rsid w:val="00232599"/>
    <w:rsid w:val="002A3CA9"/>
    <w:rsid w:val="002E0239"/>
    <w:rsid w:val="003419EF"/>
    <w:rsid w:val="003A70A5"/>
    <w:rsid w:val="003B6A68"/>
    <w:rsid w:val="003F1CF0"/>
    <w:rsid w:val="0040048E"/>
    <w:rsid w:val="00457A9F"/>
    <w:rsid w:val="00461A06"/>
    <w:rsid w:val="004B056B"/>
    <w:rsid w:val="004B6CCD"/>
    <w:rsid w:val="004F044A"/>
    <w:rsid w:val="00516B76"/>
    <w:rsid w:val="00564194"/>
    <w:rsid w:val="00595593"/>
    <w:rsid w:val="005B6F3A"/>
    <w:rsid w:val="006D1562"/>
    <w:rsid w:val="0074288E"/>
    <w:rsid w:val="00742916"/>
    <w:rsid w:val="008140D9"/>
    <w:rsid w:val="00853609"/>
    <w:rsid w:val="00946F13"/>
    <w:rsid w:val="00960D84"/>
    <w:rsid w:val="00965D61"/>
    <w:rsid w:val="0098485A"/>
    <w:rsid w:val="00995531"/>
    <w:rsid w:val="009E599B"/>
    <w:rsid w:val="00A23C37"/>
    <w:rsid w:val="00A92444"/>
    <w:rsid w:val="00AE4763"/>
    <w:rsid w:val="00B009D2"/>
    <w:rsid w:val="00B53FBD"/>
    <w:rsid w:val="00B61A58"/>
    <w:rsid w:val="00BC10A3"/>
    <w:rsid w:val="00BD4DCD"/>
    <w:rsid w:val="00C132B3"/>
    <w:rsid w:val="00C32A5D"/>
    <w:rsid w:val="00C47022"/>
    <w:rsid w:val="00C47E68"/>
    <w:rsid w:val="00C63457"/>
    <w:rsid w:val="00C75B65"/>
    <w:rsid w:val="00CA1999"/>
    <w:rsid w:val="00D068C9"/>
    <w:rsid w:val="00D33C73"/>
    <w:rsid w:val="00D63749"/>
    <w:rsid w:val="00D77314"/>
    <w:rsid w:val="00DF5EC6"/>
    <w:rsid w:val="00E97B30"/>
    <w:rsid w:val="00ED4593"/>
    <w:rsid w:val="00F11ED9"/>
    <w:rsid w:val="00F30B05"/>
    <w:rsid w:val="00F74E20"/>
    <w:rsid w:val="00FE7327"/>
    <w:rsid w:val="00FF4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61A06"/>
    <w:rPr>
      <w:rFonts w:ascii="Cambria" w:hAnsi="Cambria" w:cs="Cambria"/>
      <w:b/>
      <w:bCs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3</Pages>
  <Words>531</Words>
  <Characters>3188</Characters>
  <Application>Microsoft Office Outlook</Application>
  <DocSecurity>0</DocSecurity>
  <Lines>0</Lines>
  <Paragraphs>0</Paragraphs>
  <ScaleCrop>false</ScaleCrop>
  <Company>PWSZ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Michalik</cp:lastModifiedBy>
  <cp:revision>4</cp:revision>
  <dcterms:created xsi:type="dcterms:W3CDTF">2012-09-11T17:00:00Z</dcterms:created>
  <dcterms:modified xsi:type="dcterms:W3CDTF">2012-09-14T13:51:00Z</dcterms:modified>
</cp:coreProperties>
</file>